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Whitehaven and Workington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Whitehaven and Workington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Whitehaven and Workington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Whitehaven and Workington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Whitehaven and Workington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Whitehaven and Workington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53.6% </w:t>
      </w:r>
      <w:r w:rsidRPr="004747BF">
        <w:rPr>
          <w:rFonts w:ascii="Libre Franklin Light" w:eastAsia="Times New Roman" w:hAnsi="Libre Franklin Light" w:cs="Calibri Light"/>
        </w:rPr>
        <w:t xml:space="preserve">of those respondents classified as PGSI 8+ in Whitehaven and Workington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Whitehaven and Workington is estimated to be </w:t>
      </w:r>
      <w:r w:rsidRPr="00773DF7">
        <w:rPr>
          <w:rFonts w:ascii="Libre Franklin Light" w:eastAsia="Times New Roman" w:hAnsi="Libre Franklin Light" w:cs="Calibri Light"/>
          <w:b/>
          <w:bCs/>
          <w:color w:val="C45911" w:themeColor="accent2" w:themeShade="BF"/>
        </w:rPr>
        <w:t xml:space="preserve">£1,664,118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Whitehaven and Workington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Whitehaven and Workington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Whitehaven and Workington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Whitehaven and Workington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hitehaven and Working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Whitehaven and Workington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hitehaven and Working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Whitehaven and Workington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Whitehaven and Workington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hitehaven and Working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Whitehaven and Workington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Whitehaven and Workington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Whitehaven and Workington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Whitehaven and Workington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Whitehaven and Workington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Whitehaven and Workington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£1,664,118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Whitehaven and Workington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£27,106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£560,562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£40,157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£11,294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£20,706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£1,004,293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£1,664,118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Whitehaven and Workington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Whitehaven and Workington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Whitehaven and Workington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Whitehaven and Workington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Whitehaven and Workington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Whitehaven and Workington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Whitehaven and Workington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Whitehaven and Workington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Whitehaven and Workington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Whitehaven and Workington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Whitehaven and Workington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Whitehaven and Workington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B77B941-5674-4968-AA65-FD76F686417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